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17B36A65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45A8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DE56D4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17B36A65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45A81">
                                <w:rPr>
                                  <w:rStyle w:val="Style2"/>
                                </w:rPr>
                                <w:t>2</w:t>
                              </w:r>
                              <w:r w:rsidR="00DE56D4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C6365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F459E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C6365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F459E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C6365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F459E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 xml:space="preserve">Picaderas </w:t>
            </w:r>
            <w:proofErr w:type="spellStart"/>
            <w:r w:rsidRPr="00BB3A61">
              <w:t>Preempacadas</w:t>
            </w:r>
            <w:proofErr w:type="spellEnd"/>
            <w:r w:rsidRPr="00BB3A61">
              <w:t xml:space="preserve">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8683" w14:textId="77777777" w:rsidR="00C63658" w:rsidRDefault="00C63658" w:rsidP="001007E7">
      <w:pPr>
        <w:spacing w:after="0" w:line="240" w:lineRule="auto"/>
      </w:pPr>
      <w:r>
        <w:separator/>
      </w:r>
    </w:p>
  </w:endnote>
  <w:endnote w:type="continuationSeparator" w:id="0">
    <w:p w14:paraId="343D1B0B" w14:textId="77777777" w:rsidR="00C63658" w:rsidRDefault="00C6365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7C80" w14:textId="77777777" w:rsidR="00C63658" w:rsidRDefault="00C63658" w:rsidP="001007E7">
      <w:pPr>
        <w:spacing w:after="0" w:line="240" w:lineRule="auto"/>
      </w:pPr>
      <w:r>
        <w:separator/>
      </w:r>
    </w:p>
  </w:footnote>
  <w:footnote w:type="continuationSeparator" w:id="0">
    <w:p w14:paraId="13CE12B2" w14:textId="77777777" w:rsidR="00C63658" w:rsidRDefault="00C63658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07116E"/>
    <w:rsid w:val="001007E7"/>
    <w:rsid w:val="001020C0"/>
    <w:rsid w:val="00123B8D"/>
    <w:rsid w:val="0014583E"/>
    <w:rsid w:val="00150806"/>
    <w:rsid w:val="001509D8"/>
    <w:rsid w:val="00157600"/>
    <w:rsid w:val="0017052A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17BE1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360C9"/>
    <w:rsid w:val="00553D93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01794"/>
    <w:rsid w:val="007308AE"/>
    <w:rsid w:val="00780880"/>
    <w:rsid w:val="007B4164"/>
    <w:rsid w:val="007B6F6F"/>
    <w:rsid w:val="007C00FD"/>
    <w:rsid w:val="00810515"/>
    <w:rsid w:val="0083342F"/>
    <w:rsid w:val="00841F19"/>
    <w:rsid w:val="00854B4F"/>
    <w:rsid w:val="008B3AE5"/>
    <w:rsid w:val="009002B4"/>
    <w:rsid w:val="00945A81"/>
    <w:rsid w:val="00957FDA"/>
    <w:rsid w:val="00960503"/>
    <w:rsid w:val="00966238"/>
    <w:rsid w:val="009773D3"/>
    <w:rsid w:val="009A2AEC"/>
    <w:rsid w:val="009B0931"/>
    <w:rsid w:val="009E0472"/>
    <w:rsid w:val="00A03D1C"/>
    <w:rsid w:val="00A16099"/>
    <w:rsid w:val="00A24343"/>
    <w:rsid w:val="00A24DD1"/>
    <w:rsid w:val="00A46059"/>
    <w:rsid w:val="00A640BD"/>
    <w:rsid w:val="00A818C0"/>
    <w:rsid w:val="00AB0544"/>
    <w:rsid w:val="00AB4966"/>
    <w:rsid w:val="00AC7631"/>
    <w:rsid w:val="00AD17E0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3658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72326"/>
    <w:rsid w:val="00D90D49"/>
    <w:rsid w:val="00DC0E14"/>
    <w:rsid w:val="00DC3CA6"/>
    <w:rsid w:val="00DC5D96"/>
    <w:rsid w:val="00DD4F3E"/>
    <w:rsid w:val="00DE56D4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459EE"/>
    <w:rsid w:val="00F53753"/>
    <w:rsid w:val="00F70BAD"/>
    <w:rsid w:val="00F7167E"/>
    <w:rsid w:val="00F7443C"/>
    <w:rsid w:val="00F87EF4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3</TotalTime>
  <Pages>1</Pages>
  <Words>117</Words>
  <Characters>667</Characters>
  <Application>Microsoft Office Word</Application>
  <DocSecurity>0</DocSecurity>
  <Lines>16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10</cp:revision>
  <cp:lastPrinted>2011-03-04T18:27:00Z</cp:lastPrinted>
  <dcterms:created xsi:type="dcterms:W3CDTF">2026-02-12T14:42:00Z</dcterms:created>
  <dcterms:modified xsi:type="dcterms:W3CDTF">2026-06-02T17:05:00Z</dcterms:modified>
</cp:coreProperties>
</file>